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16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413110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7471" w:type="dxa"/>
            <w:gridSpan w:val="6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413110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13110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4844" w:type="dxa"/>
            <w:gridSpan w:val="1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413110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413110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413110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413110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413110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413110" w:rsidRPr="009B4DD1" w:rsidRDefault="00413110" w:rsidP="00E245A4">
      <w:pPr>
        <w:rPr>
          <w:rFonts w:ascii="Arial" w:hAnsi="Arial" w:cs="Arial"/>
          <w:sz w:val="16"/>
          <w:szCs w:val="16"/>
        </w:rPr>
      </w:pPr>
    </w:p>
    <w:sectPr w:rsidR="00413110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62D2E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B5566"/>
    <w:rsid w:val="002F2046"/>
    <w:rsid w:val="00352C72"/>
    <w:rsid w:val="00380638"/>
    <w:rsid w:val="003C7B7E"/>
    <w:rsid w:val="00400735"/>
    <w:rsid w:val="00406D70"/>
    <w:rsid w:val="00413110"/>
    <w:rsid w:val="004B46A6"/>
    <w:rsid w:val="004C73B6"/>
    <w:rsid w:val="004D1098"/>
    <w:rsid w:val="004E37A7"/>
    <w:rsid w:val="0052425C"/>
    <w:rsid w:val="005837A7"/>
    <w:rsid w:val="005B2C0E"/>
    <w:rsid w:val="006B056B"/>
    <w:rsid w:val="006B6A43"/>
    <w:rsid w:val="006F3D8B"/>
    <w:rsid w:val="00780D62"/>
    <w:rsid w:val="00797091"/>
    <w:rsid w:val="007E242E"/>
    <w:rsid w:val="007F7CC7"/>
    <w:rsid w:val="008A7644"/>
    <w:rsid w:val="008B6524"/>
    <w:rsid w:val="00900BCA"/>
    <w:rsid w:val="00941742"/>
    <w:rsid w:val="009532FB"/>
    <w:rsid w:val="009B4DD1"/>
    <w:rsid w:val="009C2FF2"/>
    <w:rsid w:val="00AD32BB"/>
    <w:rsid w:val="00AF1EA6"/>
    <w:rsid w:val="00B16F43"/>
    <w:rsid w:val="00B25463"/>
    <w:rsid w:val="00B948E9"/>
    <w:rsid w:val="00C2440E"/>
    <w:rsid w:val="00CE613E"/>
    <w:rsid w:val="00CE6214"/>
    <w:rsid w:val="00D26006"/>
    <w:rsid w:val="00D531EC"/>
    <w:rsid w:val="00D80219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368</Words>
  <Characters>2104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7099</cp:lastModifiedBy>
  <cp:revision>20</cp:revision>
  <dcterms:created xsi:type="dcterms:W3CDTF">2013-03-07T11:03:00Z</dcterms:created>
  <dcterms:modified xsi:type="dcterms:W3CDTF">2013-03-13T10:47:00Z</dcterms:modified>
</cp:coreProperties>
</file>